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F3BD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C571EA" wp14:editId="67684A3B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12" y="2190750"/>
                            <a:ext cx="4478020" cy="1714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F3BD3" w:rsidRPr="002771A2" w:rsidRDefault="00AF646C" w:rsidP="00AF646C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AF646C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الصحة النفسية والمهنية للموظف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BC571EA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772EEE2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1907;width:44780;height:17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26F4480E" w14:textId="0C5CB557" w:rsidR="002F3BD3" w:rsidRPr="002771A2" w:rsidRDefault="00AF646C" w:rsidP="00AF646C">
                        <w:pPr>
                          <w:bidi w:val="0"/>
                          <w:spacing w:line="276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AF646C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الصحة النفسية والمهنية للموظف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:rsidR="00F53D08" w:rsidRPr="00F53D08" w:rsidRDefault="00F53D08" w:rsidP="00F53D08">
      <w:pPr>
        <w:rPr>
          <w:rtl/>
        </w:rPr>
      </w:pPr>
    </w:p>
    <w:p w:rsidR="00E4514E" w:rsidRDefault="00AF646C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default" r:id="rId9"/>
          <w:footerReference w:type="default" r:id="rId10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5A26115" wp14:editId="7B43018B">
            <wp:simplePos x="0" y="0"/>
            <wp:positionH relativeFrom="margin">
              <wp:align>center</wp:align>
            </wp:positionH>
            <wp:positionV relativeFrom="paragraph">
              <wp:posOffset>2311400</wp:posOffset>
            </wp:positionV>
            <wp:extent cx="8393701" cy="4032250"/>
            <wp:effectExtent l="0" t="0" r="7620" b="635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3701" cy="403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73D655C9" wp14:editId="00A5F4FD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487D0F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4" o:spid="_x0000_s1054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">
                <v:group id="Group 866225440" o:spid="_x0000_s1055" style="position:absolute;width:56330;height:5924" coordsize="79798,5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CJFP7/yQAA&#10;AOIAAAAPAAAAAAAAAAAAAAAAAKoCAABkcnMvZG93bnJldi54bWxQSwUGAAAAAAQABAD6AAAAoAMA&#10;AAAA&#10;">
                  <v:rect id="Rectangle 1158430631" o:spid="_x0000_s1056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86q8gA&#10;AADjAAAADwAAAGRycy9kb3ducmV2LnhtbERPvU7DMBDekXgH65C6UTsNhCrUrSpUBBOUlqHjKT7i&#10;iPgcbLcNb4+RkBjv+7/FanS9OFGInWcNxVSBIG686bjV8L5/vJ6DiAnZYO+ZNHxThNXy8mKBtfFn&#10;fqPTLrUih3CsUYNNaailjI0lh3HqB+LMffjgMOUztNIEPOdw18uZUpV02HFusDjQg6Xmc3d0GrbH&#10;F9uWh3C3T0/DuDmoamtev7SeXI3rexCJxvQv/nM/mzy/uJ3flKoqC/j9KQMgl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LzqryAAAAOMAAAAPAAAAAAAAAAAAAAAAAJgCAABk&#10;cnMvZG93bnJldi54bWxQSwUGAAAAAAQABAD1AAAAjQM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dgKMcA&#10;AADiAAAADwAAAGRycy9kb3ducmV2LnhtbERPXWvCMBR9F/Yfwh3sZWjabhPtjOIKwp5kc+Lzpbk2&#10;nc1NaaK2+/XLYODj4XwvVr1txIU6XztWkE4SEMSl0zVXCvZfm/EMhA/IGhvHpGAgD6vl3WiBuXZX&#10;/qTLLlQihrDPUYEJoc2l9KUhi37iWuLIHV1nMUTYVVJ3eI3htpFZkkylxZpjg8GWCkPlaXe2Cn7M&#10;R1YUw/YU0sf18P22twe3zZR6uO/XryAC9eEm/ne/6zj/5Wn+nM6nGfxdihjk8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3YCjHAAAA4gAAAA8AAAAAAAAAAAAAAAAAmAIAAGRy&#10;cy9kb3ducmV2LnhtbFBLBQYAAAAABAAEAPUAAACMAwAAAAA=&#10;" fillcolor="#168489" stroked="f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" o:spid="_x0000_s1058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kB8coA&#10;AADiAAAADwAAAGRycy9kb3ducmV2LnhtbESPS2vDMBCE74X8B7GF3BopfTi2GyWUlkJODXkVelus&#10;jW1irYylxO6/jwqFHIeZ+YaZLwfbiAt1vnasYTpRIIgLZ2ouNex3nw8pCB+QDTaOScMveVguRndz&#10;zI3reUOXbShFhLDPUUMVQptL6YuKLPqJa4mjd3SdxRBlV0rTYR/htpGPSiXSYs1xocKW3isqTtuz&#10;1XD4Ov58P6t1+WFf2t4NSrLNpNbj++HtFUSgIdzC/+2V0ZAkT9ksTbMp/F2Kd0Aurg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M7ZAfHKAAAA4gAAAA8AAAAAAAAAAAAAAAAAmAIA&#10;AGRycy9kb3ducmV2LnhtbFBLBQYAAAAABAAEAPUAAACPAwAAAAA=&#10;" filled="f" stroked="f">
                    <v:textbox>
                      <w:txbxContent>
                        <w:p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fkwMcA&#10;AADiAAAADwAAAGRycy9kb3ducmV2LnhtbERPXWvCMBR9H+w/hDvYy5ipBVepRnEFYU/inOz50lyb&#10;zuamNFFbf70RhJ23w/nizJe9bcSZOl87VjAeJSCIS6drrhTsf9bvUxA+IGtsHJOCgTwsF89Pc8y1&#10;u/A3nXehErGEfY4KTAhtLqUvDVn0I9cSR+3gOosh0q6SusNLLLeNTJPkQ1qsOS4YbKkwVB53J6vg&#10;arZpUQybYxi/rYa/z739dZtUqdeXfjUDEagP/+ZH+ksryLLJNCJL4X4p3gG5u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n5MDHAAAA4gAAAA8AAAAAAAAAAAAAAAAAmAIAAGRy&#10;cy9kb3ducmV2LnhtbFBLBQYAAAAABAAEAPUAAACMAw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DbNscA&#10;AADjAAAADwAAAGRycy9kb3ducmV2LnhtbERPS2vCQBC+F/oflin0VnfT+mrqKqIIPSmNWuhtyI5J&#10;aHY2ZFeT/ntXEHqc7z2zRW9rcaHWV441JAMFgjh3puJCw2G/eZmC8AHZYO2YNPyRh8X88WGGqXEd&#10;f9ElC4WIIexT1FCG0KRS+rwki37gGuLInVxrMcSzLaRpsYvhtpavSo2lxYpjQ4kNrUrKf7Oz1XDc&#10;nn6+h2pXrO2o6VyvJNt3qfXzU7/8ABGoD//iu/vTxPmjJJm8jVUygdtPEQA5v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w2zbHAAAA4wAAAA8AAAAAAAAAAAAAAAAAmAIAAGRy&#10;cy9kb3ducmV2LnhtbFBLBQYAAAAABAAEAPUAAACMAwAAAAA=&#10;" filled="f" stroked="f">
                    <v:textbox>
                      <w:txbxContent>
                        <w:p w:rsidR="002F3BD3" w:rsidRDefault="002F3BD3" w:rsidP="00487D0F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">
                  <v:imagedata r:id="rId13" o:title="Calendar " grayscale="t" bilevel="t"/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:rsidR="002F3BD3" w:rsidRDefault="002F3BD3" w:rsidP="00487D0F">
      <w:pPr>
        <w:tabs>
          <w:tab w:val="left" w:pos="7061"/>
        </w:tabs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79B43B63" wp14:editId="12574EFD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79B43B63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5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32C0C928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487D0F">
        <w:rPr>
          <w:rFonts w:ascii="Adobe Arabic" w:hAnsi="Adobe Arabic" w:cs="Adobe Arabic"/>
          <w:sz w:val="40"/>
          <w:szCs w:val="44"/>
          <w:rtl/>
        </w:rPr>
        <w:tab/>
      </w:r>
    </w:p>
    <w:p w:rsidR="0048371F" w:rsidRDefault="00487D0F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6" w:history="1">
        <w:r w:rsidR="00633D0D" w:rsidRPr="00487D0F">
          <w:rPr>
            <w:rStyle w:val="Hyperlink"/>
            <w:rFonts w:ascii="Adobe Arabic" w:hAnsi="Adobe Arabic" w:cs="Adobe Arabic"/>
            <w:sz w:val="40"/>
            <w:szCs w:val="44"/>
            <w:rtl/>
          </w:rPr>
          <w:t>ابحث في تأثير الصحة النفسية على الإنتاجية</w:t>
        </w:r>
        <w:r w:rsidR="00633D0D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A7DEEE4" wp14:editId="0C427666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A7DEEE4" id="Rectangle 1815" o:spid="_x0000_s1067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Kg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1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GjQioC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6116FF1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44442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F6AA1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E7F0C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0BB8A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B80D1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DB72E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D3638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9D1B0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240E6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4A4EB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BB1B5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140C42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B26F00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D240C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0B4FF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08338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EAE096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AC81B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5F8877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71DF7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9675AD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6CC4EB29" wp14:editId="597E885E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CC4EB29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CcAGZ6vBAAA/R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365D2314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586D9413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66425D61" wp14:editId="1B054D46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6425D61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5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074529CA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F3BD3" w:rsidRDefault="00487D0F" w:rsidP="00633D0D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8" w:history="1">
        <w:r w:rsidR="00633D0D" w:rsidRPr="00487D0F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هو أثر بيئة العمل السلبية على الموظفين</w:t>
        </w:r>
        <w:r w:rsidR="00633D0D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9141A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2F3BD3" w:rsidRPr="0048371F" w:rsidRDefault="0049141A" w:rsidP="0049141A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57233A6" wp14:editId="79342A23">
                <wp:extent cx="6677660" cy="68326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83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357233A6" id="Rectangle 385563165" o:spid="_x0000_s1081" style="width:525.8pt;height:5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37FDBDA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612CE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0431B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F53D1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935408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F90BC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44B1F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6D570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B0AE1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14711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E426D9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743B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1BE6C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7075F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6A8E9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ED65C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67BB6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8DF69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39452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01F14F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74A7E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5AA7D5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614181D1" wp14:editId="291E0791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0132107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14181D1" id="_x0000_s108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BfJ02dtgQAAAYS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1569152065" o:spid="_x0000_s108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">
                  <v:rect id="Rectangle 1752318170" o:spid="_x0000_s108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" fillcolor="#d9d9d9" stroked="f" strokeweight="1pt"/>
                  <v:rect id="Rectangle 1976965943" o:spid="_x0000_s108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" fillcolor="#168489" stroked="f" strokeweight="1pt"/>
                  <v:shape id="TextBox 7" o:spid="_x0000_s108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" filled="f" stroked="f">
                    <v:textbox>
                      <w:txbxContent>
                        <w:p w14:paraId="4E7FAF03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1390825105" o:spid="_x0000_s108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" filled="f" stroked="f">
                    <v:textbox>
                      <w:txbxContent>
                        <w:p w14:paraId="5FFCDC6A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924632782" o:spid="_x0000_s108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00151AF3" wp14:editId="44B78484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0151AF3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GDO+/QdBAAA6A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013563709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5" o:title="Book "/>
                  </v:shape>
                  <v:roundrect id="Rectangle: Rounded Corners 586538278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6C9D1F81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8371F" w:rsidRDefault="00487D0F" w:rsidP="0049141A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9" w:history="1">
        <w:r w:rsidR="00633D0D" w:rsidRPr="00487D0F">
          <w:rPr>
            <w:rStyle w:val="Hyperlink"/>
            <w:rFonts w:ascii="Adobe Arabic" w:hAnsi="Adobe Arabic" w:cs="Adobe Arabic"/>
            <w:sz w:val="40"/>
            <w:szCs w:val="44"/>
            <w:rtl/>
          </w:rPr>
          <w:t>ما هو دور المؤسسات في تقليل الضغوط المهنية</w:t>
        </w:r>
        <w:r w:rsidR="00633D0D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4F63842F" wp14:editId="37D2EA73">
                <wp:extent cx="6563360" cy="6731000"/>
                <wp:effectExtent l="0" t="0" r="27940" b="1270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6731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F63842F" id="Rectangle 1062469760" o:spid="_x0000_s1095" style="width:516.8pt;height:53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28FAA07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EA61E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BA93A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BEC15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0ADF8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2DD9C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60815F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404D9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0EDB36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07976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4864B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44BDA6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0778D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B2AF0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F0CBB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C3622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98462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C75E6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7D0C9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C5852F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73DFB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595CD8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F3BD3" w:rsidRPr="0048371F" w:rsidRDefault="002F3BD3" w:rsidP="0048371F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</w:p>
    <w:p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3178FC6B" wp14:editId="09786905">
                <wp:extent cx="5633085" cy="592455"/>
                <wp:effectExtent l="0" t="0" r="5715" b="0"/>
                <wp:docPr id="161683288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655838046" name="Group 655838046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454546426" name="Rectangle 14545464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9756721" name="Rectangle 98975672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890662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8479012" name="Rectangle 63847901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6724069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47901236" name="Picture 34790123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178FC6B" id="_x0000_s1096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">
                <v:group id="Group 655838046" o:spid="_x0000_s109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">
                  <v:rect id="Rectangle 1454546426" o:spid="_x0000_s109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" fillcolor="#d9d9d9" stroked="f" strokeweight="1pt"/>
                  <v:rect id="Rectangle 989756721" o:spid="_x0000_s109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" fillcolor="#168489" stroked="f" strokeweight="1pt"/>
                  <v:shape id="TextBox 7" o:spid="_x0000_s110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" filled="f" stroked="f">
                    <v:textbox>
                      <w:txbxContent>
                        <w:p w14:paraId="1DF63953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638479012" o:spid="_x0000_s110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" fillcolor="#168489" stroked="f" strokeweight="1pt"/>
                  <v:shape id="TextBox 7" o:spid="_x0000_s1102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" filled="f" stroked="f">
                    <v:textbox>
                      <w:txbxContent>
                        <w:p w14:paraId="08EB1019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347901236" o:spid="_x0000_s110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6B61979E" wp14:editId="1A026816">
                <wp:extent cx="3999061" cy="656590"/>
                <wp:effectExtent l="0" t="0" r="1905" b="0"/>
                <wp:docPr id="77932668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902579439" name="Group 90257943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644702838" name="Picture 164470283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47094167" name="Rectangle: Rounded Corners 1747094167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907261041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6B61979E" id="_x0000_s110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Ah7KrHgQAAOg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902579439" o:spid="_x0000_s110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">
                  <v:shape id="Picture 1644702838" o:spid="_x0000_s110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">
                    <v:imagedata r:id="rId15" o:title="Book "/>
                  </v:shape>
                  <v:roundrect id="Rectangle: Rounded Corners 1747094167" o:spid="_x0000_s110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10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" filled="f" stroked="f">
                  <v:textbox>
                    <w:txbxContent>
                      <w:p w14:paraId="5AFFE9C9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F3BD3" w:rsidRDefault="002F3BD3" w:rsidP="0048371F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</w:p>
    <w:p w:rsidR="0048371F" w:rsidRDefault="00487D0F" w:rsidP="00633D0D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20" w:history="1">
        <w:r w:rsidR="00633D0D" w:rsidRPr="00487D0F">
          <w:rPr>
            <w:rStyle w:val="Hyperlink"/>
            <w:rFonts w:ascii="Adobe Arabic" w:hAnsi="Adobe Arabic" w:cs="Adobe Arabic"/>
            <w:sz w:val="40"/>
            <w:szCs w:val="44"/>
            <w:rtl/>
          </w:rPr>
          <w:t>ما أهمية وضع الحدود بين العمل والحياة الشخصية</w:t>
        </w:r>
        <w:r w:rsidR="00633D0D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95FC5D1" wp14:editId="1A34DB1D">
                <wp:extent cx="6692900" cy="6324600"/>
                <wp:effectExtent l="0" t="0" r="12700" b="19050"/>
                <wp:docPr id="738953966" name="Rectangle 738953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0" cy="6324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95FC5D1" id="Rectangle 738953966" o:spid="_x0000_s1109" style="width:527pt;height:49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" fillcolor="#f2f2f2 [3052]" strokecolor="#168489" strokeweight="1pt">
                <v:textbox inset="0,3mm,0">
                  <w:txbxContent>
                    <w:p w14:paraId="15F1170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D0E055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EEEC1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E3E4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D154C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AD13A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DD6E51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1EDEB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532A5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8CEC6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5520B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D5511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794D12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295B7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A63C2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85E2A7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8FD49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DBC25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BBEF8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CE1F3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56AC2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180A38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78C6A87F" wp14:editId="783AFC7B">
                <wp:extent cx="5633085" cy="592455"/>
                <wp:effectExtent l="0" t="0" r="5715" b="0"/>
                <wp:docPr id="93957493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26275075" name="Group 152627507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40390134" name="Rectangle 74039013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6240556" name="Rectangle 78624055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194782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10758996" name="Rectangle 211075899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2373488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34764785" name="Picture 163476478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78C6A87F" id="_x0000_s1110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">
                <v:group id="Group 1526275075" o:spid="_x0000_s1111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">
                  <v:rect id="Rectangle 740390134" o:spid="_x0000_s1112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" fillcolor="#d9d9d9" stroked="f" strokeweight="1pt"/>
                  <v:rect id="Rectangle 786240556" o:spid="_x0000_s1113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" fillcolor="#168489" stroked="f" strokeweight="1pt"/>
                  <v:shape id="TextBox 7" o:spid="_x0000_s1114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" filled="f" stroked="f">
                    <v:textbox>
                      <w:txbxContent>
                        <w:p w14:paraId="0BDED32E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2110758996" o:spid="_x0000_s1115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" fillcolor="#168489" stroked="f" strokeweight="1pt"/>
                  <v:shape id="TextBox 7" o:spid="_x0000_s1116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" filled="f" stroked="f">
                    <v:textbox>
                      <w:txbxContent>
                        <w:p w14:paraId="1DD29FB4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634764785" o:spid="_x0000_s1117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09F4EDB4" wp14:editId="144FBEFA">
                <wp:extent cx="3999061" cy="656590"/>
                <wp:effectExtent l="0" t="0" r="1905" b="0"/>
                <wp:docPr id="1528192508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844524736" name="Group 844524736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30942952" name="Picture 530942952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49060274" name="Rectangle: Rounded Corners 1649060274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93605358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09F4EDB4" id="_x0000_s1118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2rQyc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844524736" o:spid="_x0000_s1119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">
                  <v:shape id="Picture 530942952" o:spid="_x0000_s1120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">
                    <v:imagedata r:id="rId15" o:title="Book "/>
                  </v:shape>
                  <v:roundrect id="Rectangle: Rounded Corners 1649060274" o:spid="_x0000_s1121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22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" filled="f" stroked="f">
                  <v:textbox>
                    <w:txbxContent>
                      <w:p w14:paraId="675FE3A1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9579D6" w:rsidRPr="00487D0F" w:rsidRDefault="00487D0F" w:rsidP="00487D0F">
      <w:pPr>
        <w:tabs>
          <w:tab w:val="left" w:pos="1976"/>
        </w:tabs>
        <w:rPr>
          <w:sz w:val="16"/>
          <w:szCs w:val="18"/>
          <w:rtl/>
          <w:lang w:bidi="ar-SY"/>
        </w:rPr>
      </w:pPr>
      <w:r w:rsidRPr="00487D0F">
        <w:rPr>
          <w:sz w:val="16"/>
          <w:szCs w:val="18"/>
          <w:rtl/>
          <w:lang w:bidi="ar-SY"/>
        </w:rPr>
        <w:tab/>
      </w:r>
    </w:p>
    <w:p w:rsidR="0048371F" w:rsidRDefault="00487D0F" w:rsidP="00633D0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1" w:history="1">
        <w:r w:rsidR="00633D0D" w:rsidRPr="00487D0F">
          <w:rPr>
            <w:rStyle w:val="Hyperlink"/>
            <w:rFonts w:ascii="Adobe Arabic" w:hAnsi="Adobe Arabic" w:cs="Adobe Arabic"/>
            <w:sz w:val="40"/>
            <w:szCs w:val="44"/>
            <w:rtl/>
          </w:rPr>
          <w:t>اذكر بعضاً من خصائص بيئة العمل الداعمة للصحة النفسية</w:t>
        </w:r>
        <w:r w:rsidR="00633D0D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0D4F6C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525E3338" wp14:editId="02DFC03E">
                <wp:extent cx="6677660" cy="6356350"/>
                <wp:effectExtent l="0" t="0" r="27940" b="25400"/>
                <wp:docPr id="1883637718" name="Rectangle 1883637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356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525E3338" id="Rectangle 1883637718" o:spid="_x0000_s1123" style="width:525.8pt;height:5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" fillcolor="#f2f2f2 [3052]" strokecolor="#168489" strokeweight="1pt">
                <v:textbox inset="0,3mm,0">
                  <w:txbxContent>
                    <w:p w14:paraId="4805A3D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B6BF92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430D6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665BB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D9953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A3EEE2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42E91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F4130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8AFC4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FD695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BE185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B9ED7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D70E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616B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756B4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A1BEC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211B2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F1C9EB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8016E4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F0828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CCE5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1984163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5CDEB648" wp14:editId="6703C4FE">
                <wp:extent cx="5633085" cy="592455"/>
                <wp:effectExtent l="0" t="0" r="5715" b="0"/>
                <wp:docPr id="206009130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922422582" name="Group 192242258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76568189" name="Rectangle 1876568189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955831" name="Rectangle 4695583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5132239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09010636" name="Rectangle 30901063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440711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9613370" name="Picture 49613370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5CDEB648" id="_x0000_s112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">
                <v:group id="Group 1922422582" o:spid="_x0000_s112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">
                  <v:rect id="Rectangle 1876568189" o:spid="_x0000_s112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" fillcolor="#d9d9d9" stroked="f" strokeweight="1pt"/>
                  <v:rect id="Rectangle 46955831" o:spid="_x0000_s112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" fillcolor="#168489" stroked="f" strokeweight="1pt"/>
                  <v:shape id="TextBox 7" o:spid="_x0000_s112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" filled="f" stroked="f">
                    <v:textbox>
                      <w:txbxContent>
                        <w:p w14:paraId="76B6B846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309010636" o:spid="_x0000_s112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" fillcolor="#168489" stroked="f" strokeweight="1pt"/>
                  <v:shape id="TextBox 7" o:spid="_x0000_s113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" filled="f" stroked="f">
                    <v:textbox>
                      <w:txbxContent>
                        <w:p w14:paraId="512E2952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49613370" o:spid="_x0000_s113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16A93724" wp14:editId="74B52502">
                <wp:extent cx="3999061" cy="656590"/>
                <wp:effectExtent l="0" t="0" r="1905" b="0"/>
                <wp:docPr id="200786122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500690927" name="Group 50069092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248251287" name="Picture 1248251287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93899918" name="Rectangle: Rounded Corners 179389991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557943419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6A93724" id="_x0000_s113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">
                <v:group id="Group 500690927" o:spid="_x0000_s113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">
                  <v:shape id="Picture 1248251287" o:spid="_x0000_s113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">
                    <v:imagedata r:id="rId15" o:title="Book "/>
                  </v:shape>
                  <v:roundrect id="Rectangle: Rounded Corners 1793899918" o:spid="_x0000_s113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3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" filled="f" stroked="f">
                  <v:textbox>
                    <w:txbxContent>
                      <w:p w14:paraId="18FE6303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8371F" w:rsidRPr="0048371F" w:rsidRDefault="0048371F" w:rsidP="0048371F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</w:p>
    <w:p w:rsidR="0048371F" w:rsidRDefault="00487D0F" w:rsidP="00633D0D">
      <w:pPr>
        <w:jc w:val="center"/>
        <w:rPr>
          <w:rFonts w:ascii="Adobe Arabic" w:hAnsi="Adobe Arabic" w:cs="Adobe Arabic"/>
          <w:sz w:val="40"/>
          <w:szCs w:val="44"/>
          <w:rtl/>
        </w:rPr>
      </w:pPr>
      <w:hyperlink r:id="rId22" w:history="1">
        <w:r w:rsidR="00633D0D" w:rsidRPr="00487D0F">
          <w:rPr>
            <w:rStyle w:val="Hyperlink"/>
            <w:rFonts w:ascii="Adobe Arabic" w:hAnsi="Adobe Arabic" w:cs="Adobe Arabic"/>
            <w:sz w:val="40"/>
            <w:szCs w:val="44"/>
            <w:rtl/>
          </w:rPr>
          <w:t>تحدث عن أهمية التحفيز للصحة النفسية والمهنية</w:t>
        </w:r>
        <w:r w:rsidR="00633D0D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487D0F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  <w:bookmarkStart w:id="0" w:name="_GoBack"/>
      <w:bookmarkEnd w:id="0"/>
    </w:p>
    <w:p w:rsidR="000D4F6C" w:rsidRDefault="0049141A" w:rsidP="00AF646C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6459C21F" wp14:editId="62791DF7">
                <wp:extent cx="6760210" cy="5981700"/>
                <wp:effectExtent l="0" t="0" r="21590" b="19050"/>
                <wp:docPr id="2135284327" name="Rectangle 2135284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5981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6459C21F" id="Rectangle 2135284327" o:spid="_x0000_s1137" style="width:532.3pt;height:47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" fillcolor="#f2f2f2 [3052]" strokecolor="#168489" strokeweight="1pt">
                <v:textbox inset="0,3mm,0">
                  <w:txbxContent>
                    <w:p w14:paraId="32C122E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65221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D9468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72E2F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7ABDC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3CE77A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D0C96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CAA9A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DAC7C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2EF6E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C3056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7B372E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A4BAEA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78395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33CEEC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3A08A1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DEEA6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D42F6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2BCA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11E2D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381D3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C46E10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23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D95" w:rsidRDefault="00E35D95" w:rsidP="00F53D08">
      <w:pPr>
        <w:spacing w:line="240" w:lineRule="auto"/>
      </w:pPr>
      <w:r>
        <w:separator/>
      </w:r>
    </w:p>
  </w:endnote>
  <w:endnote w:type="continuationSeparator" w:id="0">
    <w:p w:rsidR="00E35D95" w:rsidRDefault="00E35D95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632795"/>
      <w:docPartObj>
        <w:docPartGallery w:val="Page Numbers (Bottom of Page)"/>
        <w:docPartUnique/>
      </w:docPartObj>
    </w:sdtPr>
    <w:sdtEndPr>
      <w:rPr>
        <w:noProof/>
        <w:color w:val="168489"/>
        <w:sz w:val="36"/>
        <w:szCs w:val="40"/>
      </w:rPr>
    </w:sdtEndPr>
    <w:sdtContent>
      <w:p w:rsidR="002F3BD3" w:rsidRDefault="002F3BD3" w:rsidP="002F3BD3">
        <w:pPr>
          <w:pStyle w:val="Footer"/>
          <w:bidi w:val="0"/>
          <w:ind w:left="720"/>
          <w:jc w:val="left"/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76DDC22D" wp14:editId="346F31BC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F3BD3">
          <w:rPr>
            <w:color w:val="168489"/>
            <w:sz w:val="40"/>
            <w:szCs w:val="44"/>
          </w:rPr>
          <w:fldChar w:fldCharType="begin"/>
        </w:r>
        <w:r w:rsidRPr="002F3BD3">
          <w:rPr>
            <w:color w:val="168489"/>
            <w:sz w:val="40"/>
            <w:szCs w:val="44"/>
          </w:rPr>
          <w:instrText xml:space="preserve"> PAGE   \* MERGEFORMAT </w:instrText>
        </w:r>
        <w:r w:rsidRPr="002F3BD3">
          <w:rPr>
            <w:color w:val="168489"/>
            <w:sz w:val="40"/>
            <w:szCs w:val="44"/>
          </w:rPr>
          <w:fldChar w:fldCharType="separate"/>
        </w:r>
        <w:r w:rsidR="00487D0F">
          <w:rPr>
            <w:noProof/>
            <w:color w:val="168489"/>
            <w:sz w:val="40"/>
            <w:szCs w:val="44"/>
          </w:rPr>
          <w:t>6</w:t>
        </w:r>
        <w:r w:rsidRPr="002F3BD3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415CB0" w:rsidRPr="004752C9" w:rsidRDefault="000A33E9" w:rsidP="004752C9">
    <w:pPr>
      <w:pStyle w:val="Footer"/>
    </w:pPr>
    <w:r w:rsidRPr="000A33E9">
      <w:rPr>
        <w:noProof/>
        <w:rtl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28D3B6AA" wp14:editId="5D136887">
              <wp:simplePos x="0" y="0"/>
              <wp:positionH relativeFrom="column">
                <wp:posOffset>1704975</wp:posOffset>
              </wp:positionH>
              <wp:positionV relativeFrom="paragraph">
                <wp:posOffset>255270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33E9" w:rsidRPr="000A33E9" w:rsidRDefault="000A33E9" w:rsidP="000A33E9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  <w:lang w:bidi="ar-JO"/>
                            </w:rPr>
                          </w:pPr>
                          <w:r w:rsidRPr="000A33E9"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38" type="#_x0000_t202" style="position:absolute;left:0;text-align:left;margin-left:134.25pt;margin-top:20.1pt;width:123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" filled="f" stroked="f" strokeweight=".5pt">
              <v:textbox>
                <w:txbxContent>
                  <w:p w:rsidR="000A33E9" w:rsidRPr="000A33E9" w:rsidRDefault="000A33E9" w:rsidP="000A33E9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  <w:lang w:bidi="ar-JO"/>
                      </w:rPr>
                    </w:pPr>
                    <w:r w:rsidRPr="000A33E9"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0A33E9">
      <w:rPr>
        <w:noProof/>
        <w:rtl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4C9DFBE7" wp14:editId="63D5A63B">
              <wp:simplePos x="0" y="0"/>
              <wp:positionH relativeFrom="column">
                <wp:posOffset>-704850</wp:posOffset>
              </wp:positionH>
              <wp:positionV relativeFrom="paragraph">
                <wp:posOffset>242570</wp:posOffset>
              </wp:positionV>
              <wp:extent cx="1666875" cy="304800"/>
              <wp:effectExtent l="0" t="0" r="0" b="0"/>
              <wp:wrapNone/>
              <wp:docPr id="5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A33E9" w:rsidRPr="000A33E9" w:rsidRDefault="000A33E9" w:rsidP="000A33E9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0A33E9">
                            <w:rPr>
                              <w:rFonts w:ascii="Sakkal Majalla" w:hAnsi="Sakkal Majalla" w:cs="Sakkal Majalla"/>
                              <w:b/>
                              <w:bCs/>
                              <w:color w:val="FFFFFF" w:themeColor="background1"/>
                              <w:sz w:val="24"/>
                              <w:szCs w:val="24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139" style="position:absolute;left:0;text-align:left;margin-left:-55.5pt;margin-top:19.1pt;width:131.25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" filled="f" stroked="f" strokeweight="1pt">
              <v:textbox>
                <w:txbxContent>
                  <w:p w:rsidR="000A33E9" w:rsidRPr="000A33E9" w:rsidRDefault="000A33E9" w:rsidP="000A33E9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</w:pPr>
                    <w:r w:rsidRPr="000A33E9">
                      <w:rPr>
                        <w:rFonts w:ascii="Sakkal Majalla" w:hAnsi="Sakkal Majalla" w:cs="Sakkal Majalla"/>
                        <w:b/>
                        <w:bCs/>
                        <w:color w:val="FFFFFF" w:themeColor="background1"/>
                        <w:sz w:val="24"/>
                        <w:szCs w:val="24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657130E" wp14:editId="2582CFF6">
              <wp:simplePos x="0" y="0"/>
              <wp:positionH relativeFrom="column">
                <wp:posOffset>3943350</wp:posOffset>
              </wp:positionH>
              <wp:positionV relativeFrom="paragraph">
                <wp:posOffset>340360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33E9" w:rsidRPr="00DC31A5" w:rsidRDefault="000A33E9" w:rsidP="000A33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0A33E9" w:rsidRPr="00DC31A5" w:rsidRDefault="00E35D95" w:rsidP="000A33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0A33E9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0A33E9" w:rsidRPr="00DC31A5" w:rsidRDefault="000A33E9" w:rsidP="000A33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0A33E9" w:rsidRPr="00DC31A5" w:rsidRDefault="000A33E9" w:rsidP="000A33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0A33E9" w:rsidRDefault="000A33E9" w:rsidP="000A33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0A33E9" w:rsidRPr="00DC31A5" w:rsidRDefault="000A33E9" w:rsidP="000A33E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140" style="position:absolute;left:0;text-align:left;margin-left:310.5pt;margin-top:26.8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lw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" filled="f" stroked="f" strokeweight="1pt">
              <v:textbox>
                <w:txbxContent>
                  <w:p w:rsidR="000A33E9" w:rsidRPr="00DC31A5" w:rsidRDefault="000A33E9" w:rsidP="000A33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0A33E9" w:rsidRPr="00DC31A5" w:rsidRDefault="000A33E9" w:rsidP="000A33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0A33E9" w:rsidRPr="00DC31A5" w:rsidRDefault="000A33E9" w:rsidP="000A33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0A33E9" w:rsidRPr="00DC31A5" w:rsidRDefault="000A33E9" w:rsidP="000A33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0A33E9" w:rsidRDefault="000A33E9" w:rsidP="000A33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0A33E9" w:rsidRPr="00DC31A5" w:rsidRDefault="000A33E9" w:rsidP="000A33E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D95" w:rsidRDefault="00E35D95" w:rsidP="00F53D08">
      <w:pPr>
        <w:spacing w:line="240" w:lineRule="auto"/>
      </w:pPr>
      <w:r>
        <w:separator/>
      </w:r>
    </w:p>
  </w:footnote>
  <w:footnote w:type="continuationSeparator" w:id="0">
    <w:p w:rsidR="00E35D95" w:rsidRDefault="00E35D95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6E248D9A" wp14:editId="0B594BE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7BF3B7E3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2F3BD3">
    <w:pPr>
      <w:pStyle w:val="Header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55FEEDD3" wp14:editId="2FF6A799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24885A4C" wp14:editId="1DFCD48D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3BD3" w:rsidRPr="002F3BD3" w:rsidRDefault="00AF646C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AF646C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الصحة النفسية والمهنية للموظف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24885A4C" id="Group 38" o:spid="_x0000_s1138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">
              <v:shape id="شكل حر 769906" o:spid="_x0000_s1139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C445248" w14:textId="51E77A84" w:rsidR="002F3BD3" w:rsidRPr="002F3BD3" w:rsidRDefault="00AF646C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AF646C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الصحة النفسية والمهنية للموظف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40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17"/>
  </w:num>
  <w:num w:numId="4">
    <w:abstractNumId w:val="29"/>
  </w:num>
  <w:num w:numId="5">
    <w:abstractNumId w:val="5"/>
  </w:num>
  <w:num w:numId="6">
    <w:abstractNumId w:val="3"/>
  </w:num>
  <w:num w:numId="7">
    <w:abstractNumId w:val="13"/>
  </w:num>
  <w:num w:numId="8">
    <w:abstractNumId w:val="28"/>
  </w:num>
  <w:num w:numId="9">
    <w:abstractNumId w:val="22"/>
  </w:num>
  <w:num w:numId="10">
    <w:abstractNumId w:val="32"/>
  </w:num>
  <w:num w:numId="11">
    <w:abstractNumId w:val="20"/>
  </w:num>
  <w:num w:numId="12">
    <w:abstractNumId w:val="36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11"/>
  </w:num>
  <w:num w:numId="26">
    <w:abstractNumId w:val="31"/>
  </w:num>
  <w:num w:numId="27">
    <w:abstractNumId w:val="6"/>
  </w:num>
  <w:num w:numId="28">
    <w:abstractNumId w:val="26"/>
  </w:num>
  <w:num w:numId="29">
    <w:abstractNumId w:val="35"/>
  </w:num>
  <w:num w:numId="30">
    <w:abstractNumId w:val="14"/>
  </w:num>
  <w:num w:numId="31">
    <w:abstractNumId w:val="7"/>
  </w:num>
  <w:num w:numId="32">
    <w:abstractNumId w:val="1"/>
  </w:num>
  <w:num w:numId="33">
    <w:abstractNumId w:val="24"/>
  </w:num>
  <w:num w:numId="34">
    <w:abstractNumId w:val="4"/>
  </w:num>
  <w:num w:numId="35">
    <w:abstractNumId w:val="25"/>
  </w:num>
  <w:num w:numId="36">
    <w:abstractNumId w:val="19"/>
  </w:num>
  <w:num w:numId="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46C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A33E9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87D0F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2324"/>
    <w:rsid w:val="00567F02"/>
    <w:rsid w:val="0057074D"/>
    <w:rsid w:val="00587C38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3D0D"/>
    <w:rsid w:val="00635307"/>
    <w:rsid w:val="00636A52"/>
    <w:rsid w:val="00643F60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0F48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AF646C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35D95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6B9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awliatraining.com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4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header" Target="header2.xml"/><Relationship Id="rId10" Type="http://schemas.openxmlformats.org/officeDocument/2006/relationships/footer" Target="footer1.xml"/><Relationship Id="rId19" Type="http://schemas.openxmlformats.org/officeDocument/2006/relationships/hyperlink" Target="http://www.dawliatraining.com/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hyperlink" Target="http://www.dawliatraining.com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218A505-1699-43EB-9AD6-5C386AE3D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4</TotalTime>
  <Pages>7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2025-01-18T06:51:00Z</dcterms:created>
  <dcterms:modified xsi:type="dcterms:W3CDTF">2025-02-09T06:57:00Z</dcterms:modified>
</cp:coreProperties>
</file>